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Bolsover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Bolsover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Bolsover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Bolsover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Bolsover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Bolsover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51.9% </w:t>
      </w:r>
      <w:r w:rsidRPr="004747BF">
        <w:rPr>
          <w:rFonts w:ascii="Libre Franklin Light" w:eastAsia="Times New Roman" w:hAnsi="Libre Franklin Light" w:cs="Calibri Light"/>
        </w:rPr>
        <w:t xml:space="preserve">of those respondents classified as PGSI 8+ in Bolsover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Bolsover is estimated to be </w:t>
      </w:r>
      <w:r w:rsidRPr="00773DF7">
        <w:rPr>
          <w:rFonts w:ascii="Libre Franklin Light" w:eastAsia="Times New Roman" w:hAnsi="Libre Franklin Light" w:cs="Calibri Light"/>
          <w:b/>
          <w:bCs/>
          <w:color w:val="C45911" w:themeColor="accent2" w:themeShade="BF"/>
        </w:rPr>
        <w:t xml:space="preserve">£1,705,799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Bolsover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Bolsover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Bolsover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Bolsover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sov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Bolsover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sov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Bolsover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Bolsover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sov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Bolsover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Bolsover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Bolsover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Bolsover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Bolsover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Bolsover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£1,705,799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Bolsover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£574,603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£41,162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£1,029,448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£1,705,799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Bolsover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Bolsover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Bolsover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Bolsover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Bolsover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Bolsover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Bolsover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Bolsover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70C0F48-6F68-4B85-9769-B779FE75336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